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E9F9B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SCOCE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6D9DDD84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47F37C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F54B07E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Mar.1408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Wales under the</w:t>
      </w:r>
    </w:p>
    <w:p w14:paraId="7F03A072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King.    (C.P.R. 1405-8 p.440)</w:t>
      </w:r>
    </w:p>
    <w:p w14:paraId="492F2AFA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909283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516F54" w14:textId="77777777" w:rsidR="0037556A" w:rsidRDefault="0037556A" w:rsidP="0037556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March 2023</w:t>
      </w:r>
    </w:p>
    <w:p w14:paraId="787C02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67DC" w14:textId="77777777" w:rsidR="0037556A" w:rsidRDefault="0037556A" w:rsidP="009139A6">
      <w:r>
        <w:separator/>
      </w:r>
    </w:p>
  </w:endnote>
  <w:endnote w:type="continuationSeparator" w:id="0">
    <w:p w14:paraId="6D35B441" w14:textId="77777777" w:rsidR="0037556A" w:rsidRDefault="003755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49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C0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AE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FF36" w14:textId="77777777" w:rsidR="0037556A" w:rsidRDefault="0037556A" w:rsidP="009139A6">
      <w:r>
        <w:separator/>
      </w:r>
    </w:p>
  </w:footnote>
  <w:footnote w:type="continuationSeparator" w:id="0">
    <w:p w14:paraId="12825F79" w14:textId="77777777" w:rsidR="0037556A" w:rsidRDefault="003755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B4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B6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98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56A"/>
    <w:rsid w:val="000666E0"/>
    <w:rsid w:val="002510B7"/>
    <w:rsid w:val="0037556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FEA3D"/>
  <w15:chartTrackingRefBased/>
  <w15:docId w15:val="{8E488B13-7D68-45F5-A169-CFD45C53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2023-03-31T20:06:00Z</dcterms:created>
  <dcterms:modified xsi:type="dcterms:W3CDTF">2023-03-31T20:06:00Z</dcterms:modified>
</cp:coreProperties>
</file>